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0BD9" w14:textId="77777777" w:rsidR="00203CEC" w:rsidRDefault="00203CEC" w:rsidP="00203C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KYNGESMYLL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D75477E" w14:textId="77777777" w:rsidR="00203CEC" w:rsidRDefault="00203CEC" w:rsidP="00203C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Basingstoke, Hampshire. Fuller.</w:t>
      </w:r>
    </w:p>
    <w:p w14:paraId="57448770" w14:textId="77777777" w:rsidR="00203CEC" w:rsidRDefault="00203CEC" w:rsidP="00203C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0CA548" w14:textId="77777777" w:rsidR="00203CEC" w:rsidRDefault="00203CEC" w:rsidP="00203C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2DB3F1" w14:textId="77777777" w:rsidR="00203CEC" w:rsidRDefault="00203CEC" w:rsidP="00203CEC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</w:t>
      </w:r>
    </w:p>
    <w:p w14:paraId="075CF6E7" w14:textId="77777777" w:rsidR="00203CEC" w:rsidRDefault="00203CEC" w:rsidP="00203CE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Kyngesmyll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Basingstoke.</w:t>
      </w:r>
    </w:p>
    <w:p w14:paraId="1478A0EF" w14:textId="77777777" w:rsidR="00203CEC" w:rsidRDefault="00203CEC" w:rsidP="00203CE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C2C052" w14:textId="77777777" w:rsidR="00203CEC" w:rsidRDefault="00203CEC" w:rsidP="00203CE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58FF47" w14:textId="77777777" w:rsidR="00203CEC" w:rsidRDefault="00203CEC" w:rsidP="00203CE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461970" w14:textId="77777777" w:rsidR="00203CEC" w:rsidRDefault="00203CEC" w:rsidP="00203CE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May 2021</w:t>
      </w:r>
    </w:p>
    <w:p w14:paraId="2BC8C4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98BD3" w14:textId="77777777" w:rsidR="00203CEC" w:rsidRDefault="00203CEC" w:rsidP="009139A6">
      <w:r>
        <w:separator/>
      </w:r>
    </w:p>
  </w:endnote>
  <w:endnote w:type="continuationSeparator" w:id="0">
    <w:p w14:paraId="1D6D6341" w14:textId="77777777" w:rsidR="00203CEC" w:rsidRDefault="00203C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3E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BF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D9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BC998" w14:textId="77777777" w:rsidR="00203CEC" w:rsidRDefault="00203CEC" w:rsidP="009139A6">
      <w:r>
        <w:separator/>
      </w:r>
    </w:p>
  </w:footnote>
  <w:footnote w:type="continuationSeparator" w:id="0">
    <w:p w14:paraId="21A938C9" w14:textId="77777777" w:rsidR="00203CEC" w:rsidRDefault="00203C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440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38F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29E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EC"/>
    <w:rsid w:val="000666E0"/>
    <w:rsid w:val="00203CE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C1EEF"/>
  <w15:chartTrackingRefBased/>
  <w15:docId w15:val="{C5012AC2-2563-4A4A-B5F7-3C95E2C1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3C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2021-06-30T19:37:00Z</dcterms:created>
  <dcterms:modified xsi:type="dcterms:W3CDTF">2021-06-30T19:38:00Z</dcterms:modified>
</cp:coreProperties>
</file>